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6622A0" w:rsidTr="006622A0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2A0" w:rsidRDefault="006622A0" w:rsidP="003C15B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2A0" w:rsidRDefault="006622A0" w:rsidP="003C15BF"/>
        </w:tc>
        <w:tc>
          <w:tcPr>
            <w:tcW w:w="14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622A0" w:rsidRDefault="006622A0" w:rsidP="003C15BF"/>
        </w:tc>
        <w:tc>
          <w:tcPr>
            <w:tcW w:w="3010" w:type="dxa"/>
            <w:gridSpan w:val="2"/>
            <w:shd w:val="clear" w:color="auto" w:fill="auto"/>
            <w:noWrap/>
            <w:vAlign w:val="bottom"/>
            <w:hideMark/>
          </w:tcPr>
          <w:p w:rsidR="006622A0" w:rsidRPr="006622A0" w:rsidRDefault="006622A0" w:rsidP="003C15BF">
            <w:r w:rsidRPr="006622A0">
              <w:t>Приложение 9</w:t>
            </w:r>
          </w:p>
        </w:tc>
      </w:tr>
      <w:tr w:rsidR="00881BA2" w:rsidTr="006622A0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30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BA2" w:rsidRPr="006622A0" w:rsidRDefault="00881BA2" w:rsidP="003C15BF">
            <w:r w:rsidRPr="006622A0">
              <w:t>к решению Саратовской</w:t>
            </w:r>
            <w:r w:rsidRPr="006622A0">
              <w:br/>
              <w:t>городской Думы</w:t>
            </w:r>
          </w:p>
        </w:tc>
      </w:tr>
      <w:tr w:rsidR="006622A0" w:rsidTr="00836DAA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2A0" w:rsidRDefault="006622A0" w:rsidP="003C15B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2A0" w:rsidRDefault="006622A0" w:rsidP="003C15B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2A0" w:rsidRDefault="006622A0" w:rsidP="003C15BF"/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2A0" w:rsidRPr="006622A0" w:rsidRDefault="006622A0" w:rsidP="003C15BF">
            <w:pPr>
              <w:rPr>
                <w:rFonts w:ascii="Arial" w:hAnsi="Arial" w:cs="Arial"/>
              </w:rPr>
            </w:pPr>
            <w:r w:rsidRPr="006622A0">
              <w:t xml:space="preserve">от </w:t>
            </w:r>
            <w:r>
              <w:t xml:space="preserve">11.03.2022 </w:t>
            </w:r>
            <w:r w:rsidRPr="006622A0">
              <w:t xml:space="preserve">№ </w:t>
            </w:r>
            <w:r w:rsidR="00A20EB3">
              <w:t>13-155</w:t>
            </w:r>
          </w:p>
        </w:tc>
      </w:tr>
      <w:tr w:rsidR="00881BA2" w:rsidTr="00881BA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</w:tr>
      <w:tr w:rsidR="00881BA2" w:rsidTr="00881BA2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881BA2" w:rsidTr="00881BA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BA2" w:rsidRDefault="00881BA2" w:rsidP="003C15BF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</w:tr>
      <w:tr w:rsidR="00881BA2" w:rsidTr="00881BA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pPr>
              <w:jc w:val="right"/>
            </w:pPr>
            <w:r>
              <w:t>тыс. руб.</w:t>
            </w:r>
          </w:p>
        </w:tc>
      </w:tr>
      <w:tr w:rsidR="00881BA2" w:rsidTr="00881BA2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2022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2024 год</w:t>
            </w:r>
          </w:p>
        </w:tc>
      </w:tr>
    </w:tbl>
    <w:p w:rsidR="00881BA2" w:rsidRPr="00881BA2" w:rsidRDefault="00881BA2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881BA2" w:rsidTr="00881BA2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center"/>
            </w:pPr>
            <w:r>
              <w:t>5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BA2" w:rsidRDefault="00881BA2" w:rsidP="003C15BF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791 120,2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3 142 942,3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2 050 000,0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3 142 942,3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2 050 000,0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2 351 822,1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2 050 000,0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BA2" w:rsidRDefault="00881BA2" w:rsidP="003C15BF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600 000,0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843 226,0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831 064,7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1BA2" w:rsidRDefault="00881BA2" w:rsidP="003C15BF">
            <w:pPr>
              <w:jc w:val="right"/>
            </w:pPr>
            <w:r>
              <w:t>791 120,2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3 742 942,3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2 650 000,0</w:t>
            </w:r>
          </w:p>
        </w:tc>
      </w:tr>
      <w:tr w:rsidR="00881BA2" w:rsidTr="00881BA2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2 951 822,1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2 896 669,0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BA2" w:rsidRDefault="00881BA2" w:rsidP="003C15BF">
            <w:pPr>
              <w:jc w:val="right"/>
            </w:pPr>
            <w:r>
              <w:t>2 881 064,7</w:t>
            </w:r>
          </w:p>
        </w:tc>
      </w:tr>
      <w:tr w:rsidR="00881BA2" w:rsidTr="00881BA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BA2" w:rsidRDefault="00881BA2" w:rsidP="003C15BF"/>
        </w:tc>
      </w:tr>
    </w:tbl>
    <w:p w:rsidR="00E2598B" w:rsidRPr="00881BA2" w:rsidRDefault="00E2598B" w:rsidP="00881BA2"/>
    <w:sectPr w:rsidR="00E2598B" w:rsidRPr="00881BA2" w:rsidSect="006622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E8C" w:rsidRDefault="00303E8C" w:rsidP="00881BA2">
      <w:r>
        <w:separator/>
      </w:r>
    </w:p>
  </w:endnote>
  <w:endnote w:type="continuationSeparator" w:id="1">
    <w:p w:rsidR="00303E8C" w:rsidRDefault="00303E8C" w:rsidP="00881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A2" w:rsidRDefault="00881BA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A2" w:rsidRDefault="00881BA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A2" w:rsidRDefault="00881B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E8C" w:rsidRDefault="00303E8C" w:rsidP="00881BA2">
      <w:r>
        <w:separator/>
      </w:r>
    </w:p>
  </w:footnote>
  <w:footnote w:type="continuationSeparator" w:id="1">
    <w:p w:rsidR="00303E8C" w:rsidRDefault="00303E8C" w:rsidP="00881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A2" w:rsidRDefault="00D67C08" w:rsidP="006911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1B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1BA2" w:rsidRDefault="00881B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A2" w:rsidRDefault="00D67C08" w:rsidP="006911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1BA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1BA2">
      <w:rPr>
        <w:rStyle w:val="a7"/>
        <w:noProof/>
      </w:rPr>
      <w:t>1</w:t>
    </w:r>
    <w:r>
      <w:rPr>
        <w:rStyle w:val="a7"/>
      </w:rPr>
      <w:fldChar w:fldCharType="end"/>
    </w:r>
  </w:p>
  <w:p w:rsidR="00881BA2" w:rsidRDefault="00881B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A2" w:rsidRDefault="00881B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BA2"/>
    <w:rsid w:val="002B1C1A"/>
    <w:rsid w:val="002C3F39"/>
    <w:rsid w:val="00303E8C"/>
    <w:rsid w:val="006622A0"/>
    <w:rsid w:val="006808C6"/>
    <w:rsid w:val="008712B6"/>
    <w:rsid w:val="00881BA2"/>
    <w:rsid w:val="009A3008"/>
    <w:rsid w:val="00A20EB3"/>
    <w:rsid w:val="00A24CAF"/>
    <w:rsid w:val="00B912FD"/>
    <w:rsid w:val="00BC7D41"/>
    <w:rsid w:val="00D67C08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1B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1BA2"/>
  </w:style>
  <w:style w:type="paragraph" w:styleId="a5">
    <w:name w:val="footer"/>
    <w:basedOn w:val="a"/>
    <w:link w:val="a6"/>
    <w:uiPriority w:val="99"/>
    <w:semiHidden/>
    <w:unhideWhenUsed/>
    <w:rsid w:val="00881B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1BA2"/>
  </w:style>
  <w:style w:type="character" w:styleId="a7">
    <w:name w:val="page number"/>
    <w:basedOn w:val="a0"/>
    <w:uiPriority w:val="99"/>
    <w:semiHidden/>
    <w:unhideWhenUsed/>
    <w:rsid w:val="00881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dcterms:created xsi:type="dcterms:W3CDTF">2022-03-10T11:06:00Z</dcterms:created>
  <dcterms:modified xsi:type="dcterms:W3CDTF">2022-03-11T04:59:00Z</dcterms:modified>
</cp:coreProperties>
</file>